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ED62D7">
        <w:rPr>
          <w:rFonts w:ascii="Arial" w:hAnsi="Arial" w:cs="Arial"/>
          <w:sz w:val="18"/>
          <w:szCs w:val="18"/>
        </w:rPr>
        <w:t>Таблица №111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ПЛОЩ, oбщия дървесен ЗАПАС и средния ПРИРАСТ по класове и подкласове на ВЪЗРАСТ - ЗСпФ – ЧбК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39400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1055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61390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1283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101795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1731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869.9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224040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4481</w:t>
            </w:r>
          </w:p>
        </w:tc>
      </w:tr>
    </w:tbl>
    <w:p w:rsidR="00DC5218" w:rsidRPr="00ED62D7" w:rsidRDefault="00DC5218" w:rsidP="000F5DB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50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258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5.15 куб.м/ха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№112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 - ЗСпФ – ЧбК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Насажд.Смес.Игл-Шир.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Култ.Смес.Иглолистни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Смърч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Култ.Смес.Игл-Шир.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Смърч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№113</w:t>
      </w: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 - ЗСпФ – ЧбК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Смърч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Атласки кедър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№114</w:t>
      </w: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 - ЗСпФ – ЧбК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5"/>
        <w:gridCol w:w="852"/>
        <w:gridCol w:w="857"/>
        <w:gridCol w:w="857"/>
        <w:gridCol w:w="852"/>
        <w:gridCol w:w="852"/>
        <w:gridCol w:w="852"/>
        <w:gridCol w:w="852"/>
        <w:gridCol w:w="852"/>
        <w:gridCol w:w="879"/>
        <w:gridCol w:w="857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44.9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№115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 - ЗСпФ – ЧбК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49"/>
        <w:gridCol w:w="749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Смърч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159.1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481.8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691.3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Атласки кедър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591.5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869.9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№116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ВЪЗРАСТ- ЗСпФ – ЧбК</w:t>
      </w: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49"/>
        <w:gridCol w:w="750"/>
        <w:gridCol w:w="750"/>
        <w:gridCol w:w="750"/>
        <w:gridCol w:w="749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Смърч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15870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194565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Атласки кедър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44095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162945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16765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224040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№117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 - ЗСпФ – ЧбК</w:t>
      </w:r>
    </w:p>
    <w:p w:rsidR="00DC5218" w:rsidRPr="00ED62D7" w:rsidRDefault="00DC5218" w:rsidP="00DF6FE8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49"/>
        <w:gridCol w:w="750"/>
        <w:gridCol w:w="750"/>
        <w:gridCol w:w="750"/>
        <w:gridCol w:w="749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15150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Смърч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169865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18650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236070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Атласки кедър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55455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195430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19640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270840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№118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ED62D7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подкласове на ВЪЗРАСТ </w:t>
      </w:r>
      <w:r>
        <w:rPr>
          <w:rFonts w:ascii="Arial" w:hAnsi="Arial" w:cs="Arial"/>
          <w:sz w:val="18"/>
          <w:szCs w:val="18"/>
        </w:rPr>
        <w:t>–</w:t>
      </w:r>
      <w:r w:rsidRPr="00ED62D7">
        <w:rPr>
          <w:rFonts w:ascii="Arial" w:hAnsi="Arial" w:cs="Arial"/>
          <w:sz w:val="18"/>
          <w:szCs w:val="18"/>
        </w:rPr>
        <w:t xml:space="preserve"> ЗСпФ</w:t>
      </w:r>
      <w:r>
        <w:rPr>
          <w:rFonts w:ascii="Arial" w:hAnsi="Arial" w:cs="Arial"/>
          <w:sz w:val="18"/>
          <w:szCs w:val="18"/>
        </w:rPr>
        <w:t xml:space="preserve"> - Буков В</w:t>
      </w:r>
      <w:r w:rsidRPr="00ED62D7">
        <w:rPr>
          <w:rFonts w:ascii="Arial" w:hAnsi="Arial" w:cs="Arial"/>
          <w:sz w:val="18"/>
          <w:szCs w:val="18"/>
        </w:rPr>
        <w:t xml:space="preserve"> </w:t>
      </w:r>
      <w:r w:rsidRPr="00ED62D7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483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86850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689</w:t>
            </w:r>
          </w:p>
        </w:tc>
      </w:tr>
    </w:tbl>
    <w:p w:rsidR="00DC5218" w:rsidRPr="00ED62D7" w:rsidRDefault="00DC5218" w:rsidP="00ED62D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127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358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2.84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№119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ED62D7">
      <w:pPr>
        <w:pStyle w:val="Heading1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- –</w:t>
      </w:r>
      <w:r w:rsidRPr="00ED62D7">
        <w:rPr>
          <w:rFonts w:ascii="Arial" w:hAnsi="Arial" w:cs="Arial"/>
          <w:sz w:val="18"/>
          <w:szCs w:val="18"/>
        </w:rPr>
        <w:t xml:space="preserve"> ЗСпФ</w:t>
      </w:r>
      <w:r>
        <w:rPr>
          <w:rFonts w:ascii="Arial" w:hAnsi="Arial" w:cs="Arial"/>
          <w:sz w:val="18"/>
          <w:szCs w:val="18"/>
        </w:rPr>
        <w:t xml:space="preserve"> - Буков В</w:t>
      </w:r>
      <w:r w:rsidRPr="00ED62D7">
        <w:rPr>
          <w:rFonts w:ascii="Arial" w:hAnsi="Arial" w:cs="Arial"/>
          <w:b w:val="0"/>
          <w:bCs w:val="0"/>
          <w:sz w:val="18"/>
          <w:szCs w:val="18"/>
        </w:rPr>
        <w:br/>
      </w: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120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ED62D7">
      <w:pPr>
        <w:pStyle w:val="Heading3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ED62D7">
        <w:rPr>
          <w:rFonts w:ascii="Arial" w:hAnsi="Arial" w:cs="Arial"/>
          <w:b/>
          <w:bCs/>
        </w:rPr>
        <w:t>Разпределение на ЗАЛЕСЕНАТА площ по дървесни видове и бонитет -  – ЗСпФ - Буков В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D62D7">
        <w:rPr>
          <w:rFonts w:ascii="Arial" w:hAnsi="Arial" w:cs="Arial"/>
          <w:b/>
          <w:bCs/>
        </w:rPr>
        <w:t>Таблица № 11 – ЗСпФ - Буков В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52"/>
        <w:gridCol w:w="852"/>
        <w:gridCol w:w="852"/>
        <w:gridCol w:w="853"/>
        <w:gridCol w:w="853"/>
        <w:gridCol w:w="853"/>
        <w:gridCol w:w="858"/>
        <w:gridCol w:w="853"/>
        <w:gridCol w:w="879"/>
        <w:gridCol w:w="858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122</w:t>
      </w:r>
    </w:p>
    <w:p w:rsidR="00DC5218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D62D7">
        <w:rPr>
          <w:rFonts w:ascii="Arial" w:hAnsi="Arial" w:cs="Arial"/>
          <w:b/>
          <w:bCs/>
        </w:rPr>
        <w:t>Разпределение на ЗАЛЕСЕНАТА ПЛОЩ по дървесни ВИДОВЕ и класове на ВЪЗРАСТ – ЗСпФ - Буков В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98"/>
        <w:gridCol w:w="749"/>
        <w:gridCol w:w="749"/>
        <w:gridCol w:w="749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</w:tr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222.7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91.8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7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123</w:t>
      </w:r>
    </w:p>
    <w:p w:rsidR="00DC5218" w:rsidRDefault="00DC5218" w:rsidP="00ED62D7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D62D7">
        <w:rPr>
          <w:rFonts w:ascii="Arial" w:hAnsi="Arial" w:cs="Arial"/>
          <w:b/>
          <w:bCs/>
        </w:rPr>
        <w:t>Разпределение на ЗАПАСА БЕЗ КЛОНИ по дървесни ВИДОВЕ и класове на ВЪЗРАСТ – ЗСпФ - Буков В</w:t>
      </w:r>
    </w:p>
    <w:p w:rsidR="00DC5218" w:rsidRPr="00ED62D7" w:rsidRDefault="00DC5218" w:rsidP="00ED62D7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81185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93.5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86850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124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D62D7">
        <w:rPr>
          <w:rFonts w:ascii="Arial" w:hAnsi="Arial" w:cs="Arial"/>
          <w:b/>
          <w:bCs/>
        </w:rPr>
        <w:t>Разпределение на ЗАПАСА С КЛОНИ по дървесни ВИДОВЕ и класове на ВЪЗРАСТ – ЗСпФ - Буков В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90925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93.5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97300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125</w:t>
      </w:r>
    </w:p>
    <w:p w:rsidR="00DC5218" w:rsidRPr="00ED62D7" w:rsidRDefault="00DC5218" w:rsidP="00ED62D7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подкласове на ВЪЗРАСТ </w:t>
      </w:r>
      <w:r>
        <w:rPr>
          <w:rFonts w:ascii="Arial" w:hAnsi="Arial" w:cs="Arial"/>
          <w:sz w:val="18"/>
          <w:szCs w:val="18"/>
        </w:rPr>
        <w:t>- ЗСпФ - ДСрН</w:t>
      </w:r>
      <w:r w:rsidRPr="00ED62D7">
        <w:rPr>
          <w:rFonts w:ascii="Arial" w:hAnsi="Arial" w:cs="Arial"/>
          <w:sz w:val="18"/>
          <w:szCs w:val="18"/>
        </w:rPr>
        <w:t xml:space="preserve"> </w:t>
      </w:r>
      <w:r w:rsidRPr="00ED62D7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</w:p>
        </w:tc>
      </w:tr>
    </w:tbl>
    <w:p w:rsidR="00DC5218" w:rsidRPr="00ED62D7" w:rsidRDefault="00DC5218" w:rsidP="00ED62D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98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130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1.29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видове насаждения и бонитет </w:t>
      </w:r>
      <w:r>
        <w:rPr>
          <w:rFonts w:ascii="Arial" w:hAnsi="Arial" w:cs="Arial"/>
          <w:sz w:val="18"/>
          <w:szCs w:val="18"/>
        </w:rPr>
        <w:t>- ЗСпФ - ДСрН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дървесни видове и бонитет </w:t>
      </w:r>
      <w:r>
        <w:rPr>
          <w:rFonts w:ascii="Arial" w:hAnsi="Arial" w:cs="Arial"/>
          <w:sz w:val="18"/>
          <w:szCs w:val="18"/>
        </w:rPr>
        <w:t>- ЗСпФ - ДСрН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128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ПЪЛНОТА и класове на ВЪЗРАСТ </w:t>
      </w:r>
      <w:r>
        <w:rPr>
          <w:rFonts w:ascii="Arial" w:hAnsi="Arial" w:cs="Arial"/>
          <w:sz w:val="18"/>
          <w:szCs w:val="18"/>
        </w:rPr>
        <w:t>- ЗСпФ – ДСрН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9"/>
        <w:gridCol w:w="810"/>
        <w:gridCol w:w="811"/>
        <w:gridCol w:w="811"/>
        <w:gridCol w:w="811"/>
        <w:gridCol w:w="811"/>
        <w:gridCol w:w="811"/>
        <w:gridCol w:w="811"/>
        <w:gridCol w:w="811"/>
        <w:gridCol w:w="860"/>
        <w:gridCol w:w="820"/>
      </w:tblGrid>
      <w:tr w:rsidR="00DC5218" w:rsidRPr="00747A9C">
        <w:tc>
          <w:tcPr>
            <w:tcW w:w="8236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49.3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81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8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8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</w:p>
    <w:p w:rsidR="00DC5218" w:rsidRDefault="00DC5218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129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дървесни ВИДОВЕ и класове на ВЪЗРАСТ </w:t>
      </w:r>
      <w:r>
        <w:rPr>
          <w:rFonts w:ascii="Arial" w:hAnsi="Arial" w:cs="Arial"/>
          <w:sz w:val="18"/>
          <w:szCs w:val="18"/>
        </w:rPr>
        <w:t>- ЗСпФ - ДСрН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БЕЗ КЛОНИ по дървесни ВИДОВЕ и класове на ВЪЗРАСТ </w:t>
      </w:r>
      <w:r>
        <w:rPr>
          <w:rFonts w:ascii="Arial" w:hAnsi="Arial" w:cs="Arial"/>
          <w:sz w:val="18"/>
          <w:szCs w:val="18"/>
        </w:rPr>
        <w:t>- ЗСпФ - ДСрН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"/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9000" w:type="dxa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40.1</w:t>
            </w:r>
          </w:p>
        </w:tc>
      </w:tr>
      <w:tr w:rsidR="00DC5218" w:rsidRPr="00747A9C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</w:tr>
      <w:tr w:rsidR="00DC5218" w:rsidRPr="00747A9C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</w:tr>
      <w:tr w:rsidR="00DC5218" w:rsidRPr="00747A9C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</w:tr>
      <w:tr w:rsidR="00DC5218" w:rsidRPr="00747A9C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DC5218" w:rsidRPr="00747A9C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</w:tr>
      <w:tr w:rsidR="00DC5218" w:rsidRPr="00747A9C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rPr>
          <w:gridBefore w:val="1"/>
        </w:trPr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rPr>
          <w:gridBefore w:val="1"/>
        </w:trPr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С КЛОНИ по дървесни ВИДОВЕ и класове на ВЪЗРАСТ </w:t>
      </w:r>
      <w:r>
        <w:rPr>
          <w:rFonts w:ascii="Arial" w:hAnsi="Arial" w:cs="Arial"/>
          <w:sz w:val="18"/>
          <w:szCs w:val="18"/>
        </w:rPr>
        <w:t>- ЗСпФ - ДСрН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132</w:t>
      </w:r>
    </w:p>
    <w:p w:rsidR="00DC5218" w:rsidRPr="00ED62D7" w:rsidRDefault="00DC5218" w:rsidP="00D745F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подкласове на ВЪЗРАСТ </w:t>
      </w:r>
      <w:r>
        <w:rPr>
          <w:rFonts w:ascii="Arial" w:hAnsi="Arial" w:cs="Arial"/>
          <w:sz w:val="18"/>
          <w:szCs w:val="18"/>
        </w:rPr>
        <w:t xml:space="preserve">– </w:t>
      </w:r>
      <w:r w:rsidRPr="00ED62D7">
        <w:rPr>
          <w:rFonts w:ascii="Arial" w:hAnsi="Arial" w:cs="Arial"/>
        </w:rPr>
        <w:t>ЗСпФ</w:t>
      </w:r>
      <w:r>
        <w:rPr>
          <w:rFonts w:ascii="Arial" w:hAnsi="Arial" w:cs="Arial"/>
        </w:rPr>
        <w:t xml:space="preserve"> - Ц</w:t>
      </w:r>
      <w:r w:rsidRPr="00ED62D7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18940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43600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1126</w:t>
            </w:r>
          </w:p>
        </w:tc>
      </w:tr>
    </w:tbl>
    <w:p w:rsidR="00DC5218" w:rsidRPr="00ED62D7" w:rsidRDefault="00DC5218" w:rsidP="00D745F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34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149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3.85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133</w:t>
      </w:r>
    </w:p>
    <w:p w:rsidR="00DC5218" w:rsidRDefault="00DC5218" w:rsidP="00D745FD">
      <w:pPr>
        <w:pStyle w:val="Heading3"/>
        <w:spacing w:before="0" w:beforeAutospacing="0" w:after="0" w:afterAutospacing="0"/>
        <w:rPr>
          <w:rFonts w:ascii="Arial" w:hAnsi="Arial" w:cs="Arial"/>
          <w:b/>
          <w:bCs/>
        </w:rPr>
      </w:pPr>
      <w:r w:rsidRPr="00D745FD">
        <w:rPr>
          <w:rFonts w:ascii="Arial" w:hAnsi="Arial" w:cs="Arial"/>
          <w:b/>
          <w:bCs/>
        </w:rPr>
        <w:t xml:space="preserve">Разпределение на ЗАЛЕСЕНАТА площ по видове насаждения и бонитет – ЗСпФ </w:t>
      </w:r>
      <w:r>
        <w:rPr>
          <w:rFonts w:ascii="Arial" w:hAnsi="Arial" w:cs="Arial"/>
          <w:b/>
          <w:bCs/>
        </w:rPr>
        <w:t>–</w:t>
      </w:r>
      <w:r w:rsidRPr="00D745F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Ц</w:t>
      </w:r>
    </w:p>
    <w:p w:rsidR="00DC5218" w:rsidRPr="00D745FD" w:rsidRDefault="00DC5218" w:rsidP="00D745FD">
      <w:pPr>
        <w:pStyle w:val="Heading3"/>
        <w:spacing w:before="0" w:beforeAutospacing="0" w:after="0" w:afterAutospacing="0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134</w:t>
      </w:r>
    </w:p>
    <w:p w:rsidR="00DC5218" w:rsidRDefault="00DC5218" w:rsidP="00D745FD">
      <w:pPr>
        <w:pStyle w:val="Heading3"/>
        <w:spacing w:before="0" w:beforeAutospacing="0" w:after="0" w:afterAutospacing="0"/>
        <w:rPr>
          <w:rFonts w:ascii="Arial" w:hAnsi="Arial" w:cs="Arial"/>
          <w:b/>
          <w:bCs/>
        </w:rPr>
      </w:pPr>
      <w:r w:rsidRPr="00D745FD">
        <w:rPr>
          <w:rFonts w:ascii="Arial" w:hAnsi="Arial" w:cs="Arial"/>
          <w:b/>
          <w:bCs/>
        </w:rPr>
        <w:t xml:space="preserve">Разпределение на ЗАЛЕСЕНАТА площ по дървесни видове и бонитет – ЗСпФ </w:t>
      </w:r>
      <w:r>
        <w:rPr>
          <w:rFonts w:ascii="Arial" w:hAnsi="Arial" w:cs="Arial"/>
          <w:b/>
          <w:bCs/>
        </w:rPr>
        <w:t>–</w:t>
      </w:r>
      <w:r w:rsidRPr="00D745F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Ц</w:t>
      </w:r>
    </w:p>
    <w:p w:rsidR="00DC5218" w:rsidRPr="00D745FD" w:rsidRDefault="00DC5218" w:rsidP="00D745FD">
      <w:pPr>
        <w:pStyle w:val="Heading3"/>
        <w:spacing w:before="0" w:beforeAutospacing="0" w:after="0" w:afterAutospacing="0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135</w:t>
      </w:r>
    </w:p>
    <w:p w:rsidR="00DC5218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D745FD">
        <w:rPr>
          <w:rFonts w:ascii="Arial" w:hAnsi="Arial" w:cs="Arial"/>
          <w:b/>
          <w:bCs/>
        </w:rPr>
        <w:t xml:space="preserve">Разпределение на ЗАЛЕСЕНАТА ПЛОЩ по ПЪЛНОТА и класове на ВЪЗРАСТ – ЗСпФ </w:t>
      </w:r>
      <w:r>
        <w:rPr>
          <w:rFonts w:ascii="Arial" w:hAnsi="Arial" w:cs="Arial"/>
          <w:b/>
          <w:bCs/>
        </w:rPr>
        <w:t>–</w:t>
      </w:r>
      <w:r w:rsidRPr="00D745F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Ц</w:t>
      </w:r>
    </w:p>
    <w:p w:rsidR="00DC5218" w:rsidRPr="00D745FD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51"/>
        <w:gridCol w:w="851"/>
        <w:gridCol w:w="851"/>
        <w:gridCol w:w="852"/>
        <w:gridCol w:w="852"/>
        <w:gridCol w:w="852"/>
        <w:gridCol w:w="852"/>
        <w:gridCol w:w="852"/>
        <w:gridCol w:w="878"/>
        <w:gridCol w:w="857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136</w:t>
      </w:r>
    </w:p>
    <w:p w:rsidR="00DC5218" w:rsidRDefault="00DC5218" w:rsidP="00D745FD">
      <w:pPr>
        <w:pStyle w:val="Heading3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D745FD">
        <w:rPr>
          <w:rFonts w:ascii="Arial" w:hAnsi="Arial" w:cs="Arial"/>
          <w:b/>
          <w:bCs/>
        </w:rPr>
        <w:t xml:space="preserve">Разпределение на ЗАЛЕСЕНАТА ПЛОЩ по дървесни ВИДОВЕ и класове на ВЪЗРАСТ – ЗСпФ </w:t>
      </w:r>
      <w:r>
        <w:rPr>
          <w:rFonts w:ascii="Arial" w:hAnsi="Arial" w:cs="Arial"/>
          <w:b/>
          <w:bCs/>
        </w:rPr>
        <w:t>–</w:t>
      </w:r>
      <w:r w:rsidRPr="00D745F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Ц</w:t>
      </w:r>
    </w:p>
    <w:p w:rsidR="00DC5218" w:rsidRPr="00D745FD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292.3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137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БЕЗ КЛОНИ по дървесни ВИДОВЕ и класове на ВЪЗРАСТ </w:t>
      </w:r>
      <w:r>
        <w:rPr>
          <w:rFonts w:ascii="Arial" w:hAnsi="Arial" w:cs="Arial"/>
          <w:sz w:val="18"/>
          <w:szCs w:val="18"/>
        </w:rPr>
        <w:t xml:space="preserve">– </w:t>
      </w:r>
      <w:r w:rsidRPr="00ED62D7">
        <w:rPr>
          <w:rFonts w:ascii="Arial" w:hAnsi="Arial" w:cs="Arial"/>
        </w:rPr>
        <w:t>ЗСпФ</w:t>
      </w:r>
      <w:r>
        <w:rPr>
          <w:rFonts w:ascii="Arial" w:hAnsi="Arial" w:cs="Arial"/>
        </w:rPr>
        <w:t xml:space="preserve"> - Ц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49"/>
        <w:gridCol w:w="749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24340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27380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43600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С КЛОНИ по дървесни ВИДОВЕ и класове на ВЪЗРАСТ </w:t>
      </w:r>
      <w:r>
        <w:rPr>
          <w:rFonts w:ascii="Arial" w:hAnsi="Arial" w:cs="Arial"/>
          <w:sz w:val="18"/>
          <w:szCs w:val="18"/>
        </w:rPr>
        <w:t xml:space="preserve">– </w:t>
      </w:r>
      <w:r w:rsidRPr="00ED62D7">
        <w:rPr>
          <w:rFonts w:ascii="Arial" w:hAnsi="Arial" w:cs="Arial"/>
        </w:rPr>
        <w:t>ЗСпФ</w:t>
      </w:r>
      <w:r>
        <w:rPr>
          <w:rFonts w:ascii="Arial" w:hAnsi="Arial" w:cs="Arial"/>
        </w:rPr>
        <w:t xml:space="preserve"> - Ц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49"/>
        <w:gridCol w:w="749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32310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38935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12935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36070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57970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БЕЗ клони на НАДЛЕСНИТЕ дървета по дървесни ВИДОВЕ и класове на ВЪЗРАСТ </w:t>
      </w:r>
      <w:r>
        <w:rPr>
          <w:rFonts w:ascii="Arial" w:hAnsi="Arial" w:cs="Arial"/>
          <w:sz w:val="18"/>
          <w:szCs w:val="18"/>
        </w:rPr>
        <w:t xml:space="preserve">– </w:t>
      </w:r>
      <w:r w:rsidRPr="00ED62D7">
        <w:rPr>
          <w:rFonts w:ascii="Arial" w:hAnsi="Arial" w:cs="Arial"/>
        </w:rPr>
        <w:t>ЗСпФ</w:t>
      </w:r>
      <w:r>
        <w:rPr>
          <w:rFonts w:ascii="Arial" w:hAnsi="Arial" w:cs="Arial"/>
        </w:rPr>
        <w:t xml:space="preserve"> - Ц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7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– </w:t>
      </w:r>
      <w:r w:rsidRPr="00ED62D7">
        <w:rPr>
          <w:rFonts w:ascii="Arial" w:hAnsi="Arial" w:cs="Arial"/>
        </w:rPr>
        <w:t>ЗСпФ</w:t>
      </w:r>
      <w:r>
        <w:rPr>
          <w:rFonts w:ascii="Arial" w:hAnsi="Arial" w:cs="Arial"/>
        </w:rPr>
        <w:t xml:space="preserve"> - Ц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7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C82766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141</w:t>
      </w: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</w:t>
      </w:r>
      <w:r>
        <w:rPr>
          <w:rFonts w:ascii="Arial" w:hAnsi="Arial" w:cs="Arial"/>
          <w:sz w:val="18"/>
          <w:szCs w:val="18"/>
        </w:rPr>
        <w:t xml:space="preserve">класове и </w:t>
      </w:r>
      <w:r w:rsidRPr="00C82766">
        <w:rPr>
          <w:rFonts w:ascii="Arial" w:hAnsi="Arial" w:cs="Arial"/>
          <w:sz w:val="18"/>
          <w:szCs w:val="18"/>
        </w:rPr>
        <w:t xml:space="preserve">подкласове на ВЪЗРАСТ - ЗСпФ - ШВ </w:t>
      </w:r>
      <w:r w:rsidRPr="00C82766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564</w:t>
            </w:r>
          </w:p>
        </w:tc>
      </w:tr>
    </w:tbl>
    <w:p w:rsidR="00DC5218" w:rsidRPr="00ED62D7" w:rsidRDefault="00DC5218" w:rsidP="00C8276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44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112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2.52 куб.м/ха</w:t>
      </w: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142</w:t>
      </w:r>
    </w:p>
    <w:p w:rsidR="00DC5218" w:rsidRPr="00C82766" w:rsidRDefault="00DC5218" w:rsidP="00C82766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C82766">
        <w:rPr>
          <w:rFonts w:ascii="Arial" w:hAnsi="Arial" w:cs="Arial"/>
          <w:b/>
          <w:bCs/>
        </w:rPr>
        <w:t xml:space="preserve">Разпределение на ЗАЛЕСЕНАТА площ по видове насаждения и бонитет - ЗСпФ - ШВ </w:t>
      </w:r>
      <w:r w:rsidRPr="00C82766">
        <w:rPr>
          <w:rFonts w:ascii="Arial" w:hAnsi="Arial" w:cs="Arial"/>
          <w:b/>
          <w:bCs/>
          <w:sz w:val="21"/>
          <w:szCs w:val="21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54550">
      <w:pPr>
        <w:pStyle w:val="Heading1"/>
        <w:spacing w:before="0" w:beforeAutospacing="0" w:after="6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C54550">
      <w:pPr>
        <w:pStyle w:val="Heading1"/>
        <w:spacing w:before="0" w:beforeAutospacing="0" w:after="6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143</w:t>
      </w:r>
    </w:p>
    <w:p w:rsidR="00DC5218" w:rsidRDefault="00DC5218" w:rsidP="00C54550">
      <w:pPr>
        <w:pStyle w:val="Heading1"/>
        <w:spacing w:before="0" w:beforeAutospacing="0" w:after="60" w:afterAutospacing="0"/>
        <w:jc w:val="center"/>
        <w:rPr>
          <w:rFonts w:ascii="Arial" w:hAnsi="Arial" w:cs="Arial"/>
          <w:sz w:val="18"/>
          <w:szCs w:val="18"/>
          <w:lang w:val="en-US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C82766">
        <w:rPr>
          <w:rFonts w:ascii="Arial" w:hAnsi="Arial" w:cs="Arial"/>
          <w:sz w:val="18"/>
          <w:szCs w:val="18"/>
        </w:rPr>
        <w:t xml:space="preserve"> - ЗСпФ - ШВ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Кестен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Конски кестен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Круша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144</w:t>
      </w:r>
    </w:p>
    <w:p w:rsidR="00DC5218" w:rsidRDefault="00DC5218" w:rsidP="00C54550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  <w:lang w:val="en-US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C8276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C82766">
        <w:rPr>
          <w:rFonts w:ascii="Arial" w:hAnsi="Arial" w:cs="Arial"/>
          <w:sz w:val="18"/>
          <w:szCs w:val="18"/>
        </w:rPr>
        <w:t xml:space="preserve"> ШВ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51"/>
        <w:gridCol w:w="851"/>
        <w:gridCol w:w="851"/>
        <w:gridCol w:w="852"/>
        <w:gridCol w:w="852"/>
        <w:gridCol w:w="852"/>
        <w:gridCol w:w="852"/>
        <w:gridCol w:w="852"/>
        <w:gridCol w:w="878"/>
        <w:gridCol w:w="857"/>
      </w:tblGrid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57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585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223.8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0.86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8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343492">
          <w:pgSz w:w="11906" w:h="16838"/>
          <w:pgMar w:top="907" w:right="1247" w:bottom="907" w:left="1247" w:header="709" w:footer="709" w:gutter="0"/>
          <w:cols w:space="708"/>
          <w:docGrid w:linePitch="360"/>
        </w:sectPr>
      </w:pPr>
    </w:p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145</w:t>
      </w: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C82766" w:rsidRDefault="00DC5218" w:rsidP="00C82766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C82766">
        <w:rPr>
          <w:rFonts w:ascii="Arial" w:hAnsi="Arial" w:cs="Arial"/>
          <w:b/>
          <w:bCs/>
        </w:rPr>
        <w:t xml:space="preserve">Разпределение на ЗАЛЕСЕНАТА ПЛОЩ по дървесни ВИДОВЕ и класове на ВЪЗРАСТ - ЗСпФ - ШВ </w:t>
      </w:r>
      <w:r w:rsidRPr="00C82766">
        <w:rPr>
          <w:rFonts w:ascii="Arial" w:hAnsi="Arial" w:cs="Arial"/>
          <w:b/>
          <w:bCs/>
          <w:sz w:val="21"/>
          <w:szCs w:val="21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Кестен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Конски кестен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Круша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146</w:t>
      </w: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C8276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>Разпределение на ЗАПАСА БЕЗ КЛОНИ по дървесни ВИДОВЕ и класове на ВЪЗРАСТ</w:t>
      </w:r>
      <w:r w:rsidRPr="00C82766">
        <w:rPr>
          <w:rFonts w:ascii="Arial" w:hAnsi="Arial" w:cs="Arial"/>
        </w:rPr>
        <w:t xml:space="preserve"> - ЗСпФ - ШВ </w:t>
      </w:r>
      <w:r w:rsidRPr="00C82766">
        <w:rPr>
          <w:rFonts w:ascii="Arial" w:hAnsi="Arial" w:cs="Arial"/>
          <w:sz w:val="21"/>
          <w:szCs w:val="21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Кестен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Конски кестен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Круша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147</w:t>
      </w: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C82766">
        <w:rPr>
          <w:rFonts w:ascii="Arial" w:hAnsi="Arial" w:cs="Arial"/>
          <w:sz w:val="18"/>
          <w:szCs w:val="18"/>
        </w:rPr>
        <w:t xml:space="preserve"> - ЗСпФ - ШВ </w:t>
      </w:r>
      <w:r w:rsidRPr="00C82766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1"/>
        <w:gridCol w:w="749"/>
        <w:gridCol w:w="749"/>
        <w:gridCol w:w="749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3280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Бреза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Кестен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Конски кестен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Круша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1650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10250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3065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2670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3930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5360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29385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148</w:t>
      </w:r>
    </w:p>
    <w:p w:rsidR="00DC5218" w:rsidRPr="00ED62D7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C8276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>Разпределение на запаса БЕЗ клони на НАДЛЕСНИТЕ дървета по дървесни ВИДОВЕ и класове на ВЪЗРАСТ</w:t>
      </w:r>
      <w:r w:rsidRPr="00C82766">
        <w:rPr>
          <w:rFonts w:ascii="Arial" w:hAnsi="Arial" w:cs="Arial"/>
        </w:rPr>
        <w:t xml:space="preserve"> - ЗСпФ - ШВ </w:t>
      </w:r>
      <w:r w:rsidRPr="00C82766">
        <w:rPr>
          <w:rFonts w:ascii="Arial" w:hAnsi="Arial" w:cs="Arial"/>
          <w:sz w:val="21"/>
          <w:szCs w:val="21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7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8276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343492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343492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149</w:t>
      </w:r>
    </w:p>
    <w:p w:rsidR="00DC5218" w:rsidRDefault="00DC5218" w:rsidP="00343492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  <w:lang w:val="en-US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C8276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C82766">
        <w:rPr>
          <w:rFonts w:ascii="Arial" w:hAnsi="Arial" w:cs="Arial"/>
          <w:sz w:val="18"/>
          <w:szCs w:val="18"/>
        </w:rPr>
        <w:t xml:space="preserve"> ШВ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7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C827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D41239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150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</w:t>
      </w:r>
      <w:r w:rsidRPr="00D41239">
        <w:rPr>
          <w:rFonts w:ascii="Arial" w:hAnsi="Arial" w:cs="Arial"/>
          <w:sz w:val="18"/>
          <w:szCs w:val="18"/>
        </w:rPr>
        <w:t xml:space="preserve"> - ЗСпФ - Г</w:t>
      </w:r>
      <w:r>
        <w:rPr>
          <w:rFonts w:ascii="Arial" w:hAnsi="Arial" w:cs="Arial"/>
          <w:sz w:val="18"/>
          <w:szCs w:val="18"/>
        </w:rPr>
        <w:t>Пл</w:t>
      </w:r>
      <w:r w:rsidRPr="00D41239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101-110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111-120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121-130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131-140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141-150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над 150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</w:t>
            </w:r>
          </w:p>
        </w:tc>
      </w:tr>
    </w:tbl>
    <w:p w:rsidR="00DC5218" w:rsidRPr="00ED62D7" w:rsidRDefault="00DC5218" w:rsidP="00D4123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51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76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3.32 куб.м/ха</w:t>
      </w: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151</w:t>
      </w:r>
    </w:p>
    <w:p w:rsidR="00DC5218" w:rsidRDefault="00DC5218" w:rsidP="00D41239">
      <w:pPr>
        <w:pStyle w:val="Heading3"/>
        <w:spacing w:before="0" w:beforeAutospacing="0" w:after="0" w:afterAutospacing="0"/>
        <w:rPr>
          <w:rFonts w:ascii="Arial" w:hAnsi="Arial" w:cs="Arial"/>
          <w:b/>
          <w:bCs/>
        </w:rPr>
      </w:pPr>
      <w:r w:rsidRPr="00D41239">
        <w:rPr>
          <w:rFonts w:ascii="Arial" w:hAnsi="Arial" w:cs="Arial"/>
          <w:b/>
          <w:bCs/>
          <w:color w:val="auto"/>
        </w:rPr>
        <w:t>Разпределение на ЗАЛЕСЕНАТА площ по видове насаждения и бонитет</w:t>
      </w:r>
      <w:r w:rsidRPr="00D41239">
        <w:rPr>
          <w:rFonts w:ascii="Arial" w:hAnsi="Arial" w:cs="Arial"/>
          <w:b/>
          <w:bCs/>
        </w:rPr>
        <w:t xml:space="preserve"> - ЗСпФ </w:t>
      </w:r>
      <w:r>
        <w:rPr>
          <w:rFonts w:ascii="Arial" w:hAnsi="Arial" w:cs="Arial"/>
          <w:b/>
          <w:bCs/>
        </w:rPr>
        <w:t>–</w:t>
      </w:r>
      <w:r w:rsidRPr="00D41239">
        <w:rPr>
          <w:rFonts w:ascii="Arial" w:hAnsi="Arial" w:cs="Arial"/>
          <w:b/>
          <w:bCs/>
        </w:rPr>
        <w:t xml:space="preserve"> ГПл</w:t>
      </w:r>
    </w:p>
    <w:p w:rsidR="00DC5218" w:rsidRPr="00D41239" w:rsidRDefault="00DC5218" w:rsidP="00D41239">
      <w:pPr>
        <w:pStyle w:val="Heading3"/>
        <w:spacing w:before="0" w:beforeAutospacing="0" w:after="0" w:afterAutospacing="0"/>
        <w:rPr>
          <w:rFonts w:ascii="Arial" w:hAnsi="Arial" w:cs="Arial"/>
          <w:b/>
          <w:bCs/>
          <w:color w:val="auto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152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ind w:firstLine="708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D41239">
        <w:rPr>
          <w:rFonts w:ascii="Arial" w:hAnsi="Arial" w:cs="Arial"/>
          <w:sz w:val="18"/>
          <w:szCs w:val="18"/>
        </w:rPr>
        <w:t xml:space="preserve"> - ЗСпФ - Г</w:t>
      </w:r>
      <w:r>
        <w:rPr>
          <w:rFonts w:ascii="Arial" w:hAnsi="Arial" w:cs="Arial"/>
          <w:sz w:val="18"/>
          <w:szCs w:val="18"/>
        </w:rPr>
        <w:t>Пл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Pr="00343492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153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D41239">
        <w:rPr>
          <w:rFonts w:ascii="Arial" w:hAnsi="Arial" w:cs="Arial"/>
          <w:sz w:val="18"/>
          <w:szCs w:val="18"/>
        </w:rPr>
        <w:t xml:space="preserve"> - ЗСпФ - Г</w:t>
      </w:r>
      <w:r>
        <w:rPr>
          <w:rFonts w:ascii="Arial" w:hAnsi="Arial" w:cs="Arial"/>
          <w:sz w:val="18"/>
          <w:szCs w:val="18"/>
        </w:rPr>
        <w:t>Пл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51"/>
        <w:gridCol w:w="851"/>
        <w:gridCol w:w="851"/>
        <w:gridCol w:w="852"/>
        <w:gridCol w:w="852"/>
        <w:gridCol w:w="852"/>
        <w:gridCol w:w="852"/>
        <w:gridCol w:w="852"/>
        <w:gridCol w:w="878"/>
        <w:gridCol w:w="857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D4123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154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D41239">
        <w:rPr>
          <w:rFonts w:ascii="Arial" w:hAnsi="Arial" w:cs="Arial"/>
          <w:sz w:val="18"/>
          <w:szCs w:val="18"/>
        </w:rPr>
        <w:t xml:space="preserve"> - ЗСпФ - Г</w:t>
      </w:r>
      <w:r>
        <w:rPr>
          <w:rFonts w:ascii="Arial" w:hAnsi="Arial" w:cs="Arial"/>
          <w:sz w:val="18"/>
          <w:szCs w:val="18"/>
        </w:rPr>
        <w:t>Пл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155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D41239">
        <w:rPr>
          <w:rFonts w:ascii="Arial" w:hAnsi="Arial" w:cs="Arial"/>
          <w:sz w:val="18"/>
          <w:szCs w:val="18"/>
        </w:rPr>
        <w:t xml:space="preserve"> - ЗСпФ - Г</w:t>
      </w:r>
      <w:r>
        <w:rPr>
          <w:rFonts w:ascii="Arial" w:hAnsi="Arial" w:cs="Arial"/>
          <w:sz w:val="18"/>
          <w:szCs w:val="18"/>
        </w:rPr>
        <w:t>Пл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156</w:t>
      </w:r>
    </w:p>
    <w:p w:rsidR="00DC5218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>Разпределение на ЗАПАСА С КЛОНИ по дървесни ВИДОВЕ и класове на ВЪЗРАСТ</w:t>
      </w:r>
      <w:r w:rsidRPr="00D41239">
        <w:rPr>
          <w:rFonts w:ascii="Arial" w:hAnsi="Arial" w:cs="Arial"/>
        </w:rPr>
        <w:t xml:space="preserve"> - ЗСпФ - Г</w:t>
      </w:r>
      <w:r>
        <w:rPr>
          <w:rFonts w:ascii="Arial" w:hAnsi="Arial" w:cs="Arial"/>
        </w:rPr>
        <w:t>Пл</w:t>
      </w:r>
      <w:r w:rsidRPr="00ED62D7">
        <w:rPr>
          <w:rFonts w:ascii="Arial" w:hAnsi="Arial" w:cs="Arial"/>
        </w:rPr>
        <w:t xml:space="preserve"> 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D41239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157</w:t>
      </w:r>
    </w:p>
    <w:p w:rsidR="00DC5218" w:rsidRPr="00D41239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D41239">
        <w:rPr>
          <w:rFonts w:ascii="Arial" w:hAnsi="Arial" w:cs="Arial"/>
          <w:sz w:val="18"/>
          <w:szCs w:val="18"/>
        </w:rPr>
        <w:t>подкласове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  <w:r w:rsidRPr="00D41239">
        <w:rPr>
          <w:rFonts w:ascii="Arial" w:hAnsi="Arial" w:cs="Arial"/>
          <w:sz w:val="18"/>
          <w:szCs w:val="18"/>
        </w:rPr>
        <w:t xml:space="preserve"> </w:t>
      </w:r>
      <w:r w:rsidRPr="00D41239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347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232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89390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1315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1017</w:t>
            </w:r>
          </w:p>
        </w:tc>
      </w:tr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31760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364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997.2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225115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3387</w:t>
            </w:r>
          </w:p>
        </w:tc>
      </w:tr>
    </w:tbl>
    <w:p w:rsidR="00DC5218" w:rsidRPr="00ED62D7" w:rsidRDefault="00DC5218" w:rsidP="009C2B7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67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226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3.40 куб.м/ха</w:t>
      </w: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158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159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160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6"/>
        <w:gridCol w:w="850"/>
        <w:gridCol w:w="850"/>
        <w:gridCol w:w="850"/>
        <w:gridCol w:w="856"/>
        <w:gridCol w:w="856"/>
        <w:gridCol w:w="850"/>
        <w:gridCol w:w="850"/>
        <w:gridCol w:w="850"/>
        <w:gridCol w:w="878"/>
        <w:gridCol w:w="856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D4123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161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49"/>
        <w:gridCol w:w="749"/>
        <w:gridCol w:w="750"/>
        <w:gridCol w:w="750"/>
        <w:gridCol w:w="749"/>
        <w:gridCol w:w="749"/>
        <w:gridCol w:w="749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147.2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676.8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56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997.2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162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409D6">
        <w:rPr>
          <w:rFonts w:ascii="Arial" w:hAnsi="Arial" w:cs="Arial"/>
          <w:b/>
          <w:bCs/>
        </w:rPr>
        <w:t xml:space="preserve">Разпределение на ЗАПАСА БЕЗ КЛОНИ по дървесни ВИДОВЕ и класове на ВЪЗРАСТ - ЗСпФ - Л </w:t>
      </w:r>
    </w:p>
    <w:p w:rsidR="00DC5218" w:rsidRPr="008409D6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29990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12255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164680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166740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31760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225115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163</w:t>
      </w: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35130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14255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134770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184605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Американски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188660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254200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164</w:t>
      </w: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D41239">
        <w:rPr>
          <w:rFonts w:ascii="Arial" w:hAnsi="Arial" w:cs="Arial"/>
          <w:sz w:val="18"/>
          <w:szCs w:val="18"/>
        </w:rPr>
        <w:t xml:space="preserve">ЗСпФ </w:t>
      </w:r>
      <w:r>
        <w:rPr>
          <w:rFonts w:ascii="Arial" w:hAnsi="Arial" w:cs="Arial"/>
          <w:sz w:val="18"/>
          <w:szCs w:val="18"/>
        </w:rPr>
        <w:t>- Л</w:t>
      </w:r>
      <w:r w:rsidRPr="00ED62D7">
        <w:rPr>
          <w:rFonts w:ascii="Arial" w:hAnsi="Arial" w:cs="Arial"/>
        </w:rPr>
        <w:t xml:space="preserve"> </w:t>
      </w:r>
    </w:p>
    <w:p w:rsidR="00DC5218" w:rsidRPr="00ED62D7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7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D4123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165</w:t>
      </w:r>
    </w:p>
    <w:p w:rsidR="00DC5218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409D6">
        <w:rPr>
          <w:rFonts w:ascii="Arial" w:hAnsi="Arial" w:cs="Arial"/>
          <w:b/>
          <w:bCs/>
        </w:rPr>
        <w:t xml:space="preserve">Разпределение на запаса С клони на НАДЛЕСНИТЕ дървета по дървесни ВИДОВЕ и класове на ВЪЗРАСТ - ЗСпФ </w:t>
      </w:r>
      <w:r>
        <w:rPr>
          <w:rFonts w:ascii="Arial" w:hAnsi="Arial" w:cs="Arial"/>
          <w:b/>
          <w:bCs/>
        </w:rPr>
        <w:t>–</w:t>
      </w:r>
      <w:r w:rsidRPr="008409D6">
        <w:rPr>
          <w:rFonts w:ascii="Arial" w:hAnsi="Arial" w:cs="Arial"/>
          <w:b/>
          <w:bCs/>
        </w:rPr>
        <w:t xml:space="preserve"> Л</w:t>
      </w:r>
    </w:p>
    <w:p w:rsidR="00DC5218" w:rsidRPr="008409D6" w:rsidRDefault="00DC5218" w:rsidP="00D4123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87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C82766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DC5218" w:rsidRDefault="00DC5218">
      <w:pPr>
        <w:rPr>
          <w:rFonts w:ascii="Arial" w:hAnsi="Arial" w:cs="Arial"/>
          <w:color w:val="000000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166</w:t>
      </w:r>
    </w:p>
    <w:p w:rsidR="00DC5218" w:rsidRPr="00ED62D7" w:rsidRDefault="00DC5218" w:rsidP="00510F65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ПЛОЩ, oбщия дървесен ЗАПАС и средния ПРИРАСТ по класове и подкласове на ВЪЗРАСТ</w:t>
      </w:r>
      <w:r w:rsidRPr="00510F65">
        <w:rPr>
          <w:rFonts w:ascii="Arial" w:hAnsi="Arial" w:cs="Arial"/>
          <w:sz w:val="18"/>
          <w:szCs w:val="18"/>
        </w:rPr>
        <w:t xml:space="preserve"> - ЗСпФ - БВП</w:t>
      </w:r>
      <w:r w:rsidRPr="00ED62D7">
        <w:rPr>
          <w:rFonts w:ascii="Arial" w:hAnsi="Arial" w:cs="Arial"/>
        </w:rPr>
        <w:t xml:space="preserve"> </w:t>
      </w:r>
      <w:r w:rsidRPr="00ED62D7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18750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221.5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45240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549.6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113835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1419</w:t>
            </w:r>
          </w:p>
        </w:tc>
      </w:tr>
    </w:tbl>
    <w:p w:rsidR="00DC5218" w:rsidRPr="00ED62D7" w:rsidRDefault="00DC5218" w:rsidP="002352D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81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207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2.58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510F65">
        <w:rPr>
          <w:rFonts w:ascii="Arial" w:hAnsi="Arial" w:cs="Arial"/>
          <w:sz w:val="18"/>
          <w:szCs w:val="18"/>
        </w:rPr>
        <w:t xml:space="preserve"> - ЗСпФ - БВП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510F65">
        <w:rPr>
          <w:rFonts w:ascii="Arial" w:hAnsi="Arial" w:cs="Arial"/>
          <w:sz w:val="18"/>
          <w:szCs w:val="18"/>
        </w:rPr>
        <w:t xml:space="preserve"> - ЗСпФ - БВП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510F65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10F65">
        <w:rPr>
          <w:rFonts w:ascii="Arial" w:hAnsi="Arial" w:cs="Arial"/>
          <w:b/>
          <w:bCs/>
        </w:rPr>
        <w:t xml:space="preserve">Разпределение на ЗАЛЕСЕНАТА ПЛОЩ по ПЪЛНОТА и класове на ВЪЗРАСТ - ЗСпФ - БВП 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02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9"/>
        <w:gridCol w:w="709"/>
        <w:gridCol w:w="714"/>
        <w:gridCol w:w="833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549.6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170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510F65">
        <w:rPr>
          <w:rFonts w:ascii="Arial" w:hAnsi="Arial" w:cs="Arial"/>
          <w:sz w:val="18"/>
          <w:szCs w:val="18"/>
        </w:rPr>
        <w:t xml:space="preserve"> - ЗСпФ - БВП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86"/>
        <w:gridCol w:w="686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413.0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549.6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171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510F65">
        <w:rPr>
          <w:rFonts w:ascii="Arial" w:hAnsi="Arial" w:cs="Arial"/>
          <w:sz w:val="18"/>
          <w:szCs w:val="18"/>
        </w:rPr>
        <w:t xml:space="preserve"> - ЗСпФ - БВП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3"/>
        <w:gridCol w:w="671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97"/>
        <w:gridCol w:w="697"/>
        <w:gridCol w:w="697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14225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87405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18745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113835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172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510F65">
        <w:rPr>
          <w:rFonts w:ascii="Arial" w:hAnsi="Arial" w:cs="Arial"/>
          <w:sz w:val="18"/>
          <w:szCs w:val="18"/>
        </w:rPr>
        <w:t xml:space="preserve"> - ЗСпФ - БВП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3"/>
        <w:gridCol w:w="671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97"/>
        <w:gridCol w:w="697"/>
        <w:gridCol w:w="697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16325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99805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21630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60920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129665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173</w:t>
      </w:r>
    </w:p>
    <w:p w:rsidR="00DC5218" w:rsidRDefault="00DC5218" w:rsidP="002352D1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ПЛОЩ, oбщия дървесен ЗАПАС и средния ПРИРАСТ по класове и подкласове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2352D1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25380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296.0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46515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219285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2981</w:t>
            </w:r>
          </w:p>
        </w:tc>
      </w:tr>
    </w:tbl>
    <w:p w:rsidR="00DC5218" w:rsidRPr="00ED62D7" w:rsidRDefault="00DC5218" w:rsidP="002352D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75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187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2.54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174</w:t>
      </w:r>
    </w:p>
    <w:p w:rsidR="00DC5218" w:rsidRDefault="00DC5218" w:rsidP="002352D1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  <w:r w:rsidRPr="00ED62D7">
        <w:rPr>
          <w:rFonts w:ascii="Arial" w:hAnsi="Arial" w:cs="Arial"/>
        </w:rPr>
        <w:t xml:space="preserve"> 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175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176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0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7"/>
        <w:gridCol w:w="707"/>
        <w:gridCol w:w="707"/>
        <w:gridCol w:w="707"/>
        <w:gridCol w:w="707"/>
        <w:gridCol w:w="725"/>
        <w:gridCol w:w="831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39.9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177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3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84"/>
        <w:gridCol w:w="684"/>
        <w:gridCol w:w="684"/>
        <w:gridCol w:w="684"/>
        <w:gridCol w:w="684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811.2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1172.0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178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4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95"/>
        <w:gridCol w:w="695"/>
        <w:gridCol w:w="695"/>
        <w:gridCol w:w="695"/>
        <w:gridCol w:w="695"/>
        <w:gridCol w:w="737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30760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150145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Върба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13470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219285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179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4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95"/>
        <w:gridCol w:w="695"/>
        <w:gridCol w:w="695"/>
        <w:gridCol w:w="695"/>
        <w:gridCol w:w="695"/>
        <w:gridCol w:w="737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175040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Върба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Дребнолистна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253385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180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90"/>
        <w:gridCol w:w="678"/>
        <w:gridCol w:w="678"/>
        <w:gridCol w:w="678"/>
        <w:gridCol w:w="678"/>
        <w:gridCol w:w="678"/>
        <w:gridCol w:w="678"/>
        <w:gridCol w:w="678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2352D1">
        <w:rPr>
          <w:rFonts w:ascii="Arial" w:hAnsi="Arial" w:cs="Arial"/>
          <w:sz w:val="18"/>
          <w:szCs w:val="18"/>
        </w:rPr>
        <w:t xml:space="preserve"> – ЗСпФ – ГВП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90"/>
        <w:gridCol w:w="678"/>
        <w:gridCol w:w="678"/>
        <w:gridCol w:w="678"/>
        <w:gridCol w:w="678"/>
        <w:gridCol w:w="678"/>
        <w:gridCol w:w="678"/>
        <w:gridCol w:w="678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2637BD" w:rsidRDefault="00DC5218" w:rsidP="002637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2637BD">
        <w:rPr>
          <w:rFonts w:ascii="Arial" w:hAnsi="Arial" w:cs="Arial"/>
          <w:sz w:val="18"/>
          <w:szCs w:val="18"/>
        </w:rPr>
        <w:t>подкласове на ВЪЗРАСТ - ЗСпФ – ДСрНП</w:t>
      </w:r>
    </w:p>
    <w:p w:rsidR="00DC5218" w:rsidRPr="00ED62D7" w:rsidRDefault="00DC5218" w:rsidP="002637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177.3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21250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43690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610</w:t>
            </w:r>
          </w:p>
        </w:tc>
      </w:tr>
    </w:tbl>
    <w:p w:rsidR="00DC5218" w:rsidRPr="00ED62D7" w:rsidRDefault="00DC5218" w:rsidP="002637B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72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101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1.41 куб.м/ха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183</w:t>
      </w:r>
    </w:p>
    <w:p w:rsidR="00DC5218" w:rsidRDefault="00DC5218" w:rsidP="00FE0C8A">
      <w:pPr>
        <w:pStyle w:val="Heading1"/>
        <w:spacing w:before="0" w:beforeAutospacing="0" w:after="0" w:afterAutospacing="0"/>
        <w:ind w:firstLine="708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2637BD">
        <w:rPr>
          <w:rFonts w:ascii="Arial" w:hAnsi="Arial" w:cs="Arial"/>
          <w:sz w:val="18"/>
          <w:szCs w:val="18"/>
        </w:rPr>
        <w:t xml:space="preserve"> - ЗСпФ – ДСрНП</w:t>
      </w:r>
      <w:r w:rsidRPr="00ED62D7">
        <w:rPr>
          <w:rFonts w:ascii="Arial" w:hAnsi="Arial" w:cs="Arial"/>
        </w:rPr>
        <w:t xml:space="preserve"> 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2637BD">
        <w:rPr>
          <w:rFonts w:ascii="Arial" w:hAnsi="Arial" w:cs="Arial"/>
          <w:sz w:val="18"/>
          <w:szCs w:val="18"/>
        </w:rPr>
        <w:t xml:space="preserve"> - ЗСпФ – ДСрНП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2637BD">
        <w:rPr>
          <w:rFonts w:ascii="Arial" w:hAnsi="Arial" w:cs="Arial"/>
          <w:sz w:val="18"/>
          <w:szCs w:val="18"/>
        </w:rPr>
        <w:t xml:space="preserve"> - ЗСпФ – ДСрНП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1"/>
        <w:gridCol w:w="701"/>
        <w:gridCol w:w="701"/>
        <w:gridCol w:w="701"/>
        <w:gridCol w:w="701"/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702"/>
        <w:gridCol w:w="709"/>
        <w:gridCol w:w="702"/>
        <w:gridCol w:w="702"/>
        <w:gridCol w:w="715"/>
        <w:gridCol w:w="834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2637BD">
        <w:rPr>
          <w:rFonts w:ascii="Arial" w:hAnsi="Arial" w:cs="Arial"/>
          <w:sz w:val="18"/>
          <w:szCs w:val="18"/>
        </w:rPr>
        <w:t xml:space="preserve"> - ЗСпФ – ДСрНП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86"/>
        <w:gridCol w:w="674"/>
        <w:gridCol w:w="674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156.9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187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2637BD">
        <w:rPr>
          <w:rFonts w:ascii="Arial" w:hAnsi="Arial" w:cs="Arial"/>
          <w:sz w:val="18"/>
          <w:szCs w:val="18"/>
        </w:rPr>
        <w:t xml:space="preserve"> - ЗСпФ – ДСрНП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99"/>
        <w:gridCol w:w="673"/>
        <w:gridCol w:w="673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43690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188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2637BD">
        <w:rPr>
          <w:rFonts w:ascii="Arial" w:hAnsi="Arial" w:cs="Arial"/>
          <w:sz w:val="18"/>
          <w:szCs w:val="18"/>
        </w:rPr>
        <w:t xml:space="preserve"> - ЗСпФ – ДСрНП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99"/>
        <w:gridCol w:w="673"/>
        <w:gridCol w:w="673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21705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23630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48600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FE0C8A" w:rsidRDefault="00DC5218" w:rsidP="00FE0C8A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FE0C8A">
        <w:rPr>
          <w:rFonts w:ascii="Arial" w:hAnsi="Arial" w:cs="Arial"/>
          <w:sz w:val="18"/>
          <w:szCs w:val="18"/>
        </w:rPr>
        <w:t>подкласове на ВЪЗРАСТ – ЗСпФ – ЦВП</w:t>
      </w:r>
    </w:p>
    <w:p w:rsidR="00DC5218" w:rsidRPr="00ED62D7" w:rsidRDefault="00DC5218" w:rsidP="00FE0C8A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143.7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91295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1434</w:t>
            </w:r>
          </w:p>
        </w:tc>
      </w:tr>
    </w:tbl>
    <w:p w:rsidR="00DC5218" w:rsidRPr="00ED62D7" w:rsidRDefault="00DC5218" w:rsidP="00FE0C8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66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143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2.25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FE0C8A">
      <w:pPr>
        <w:pStyle w:val="Heading1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DC5218" w:rsidRDefault="00DC5218" w:rsidP="00FE0C8A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191</w:t>
      </w:r>
    </w:p>
    <w:p w:rsidR="00DC5218" w:rsidRPr="00ED62D7" w:rsidRDefault="00DC5218" w:rsidP="00FE0C8A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02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9"/>
        <w:gridCol w:w="709"/>
        <w:gridCol w:w="701"/>
        <w:gridCol w:w="701"/>
        <w:gridCol w:w="714"/>
        <w:gridCol w:w="833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193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86"/>
        <w:gridCol w:w="686"/>
        <w:gridCol w:w="673"/>
        <w:gridCol w:w="673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512.4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194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48"/>
        <w:gridCol w:w="668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96"/>
        <w:gridCol w:w="696"/>
        <w:gridCol w:w="696"/>
        <w:gridCol w:w="696"/>
        <w:gridCol w:w="669"/>
        <w:gridCol w:w="737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73145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91295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195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48"/>
        <w:gridCol w:w="668"/>
        <w:gridCol w:w="668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96"/>
        <w:gridCol w:w="696"/>
        <w:gridCol w:w="696"/>
        <w:gridCol w:w="696"/>
        <w:gridCol w:w="669"/>
        <w:gridCol w:w="737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80470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13870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101310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196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90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ЦВП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31"/>
        <w:gridCol w:w="659"/>
        <w:gridCol w:w="659"/>
        <w:gridCol w:w="659"/>
        <w:gridCol w:w="659"/>
        <w:gridCol w:w="659"/>
        <w:gridCol w:w="659"/>
        <w:gridCol w:w="659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73"/>
        <w:gridCol w:w="736"/>
        <w:gridCol w:w="511"/>
      </w:tblGrid>
      <w:tr w:rsidR="00DC5218" w:rsidRPr="00747A9C">
        <w:tc>
          <w:tcPr>
            <w:tcW w:w="15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3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5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3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47.1</w:t>
            </w:r>
          </w:p>
        </w:tc>
      </w:tr>
      <w:tr w:rsidR="00DC5218" w:rsidRPr="00747A9C">
        <w:tc>
          <w:tcPr>
            <w:tcW w:w="15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3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52.9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5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3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5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3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FE0C8A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ПЛОЩ, oбщия дървесен ЗАПАС и средния ПРИРАСТ по класове и подкласове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FE0C8A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196.5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20565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494.5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50940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860</w:t>
            </w:r>
          </w:p>
        </w:tc>
      </w:tr>
    </w:tbl>
    <w:p w:rsidR="00DC5218" w:rsidRPr="00ED62D7" w:rsidRDefault="00DC5218" w:rsidP="000B098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63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103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1.74 куб.м/ха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199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1"/>
        <w:gridCol w:w="701"/>
        <w:gridCol w:w="701"/>
        <w:gridCol w:w="701"/>
        <w:gridCol w:w="701"/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709"/>
        <w:gridCol w:w="702"/>
        <w:gridCol w:w="702"/>
        <w:gridCol w:w="702"/>
        <w:gridCol w:w="715"/>
        <w:gridCol w:w="834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86"/>
        <w:gridCol w:w="674"/>
        <w:gridCol w:w="674"/>
        <w:gridCol w:w="674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417.9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494.5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203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99"/>
        <w:gridCol w:w="673"/>
        <w:gridCol w:w="673"/>
        <w:gridCol w:w="673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41435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20565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50940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204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99"/>
        <w:gridCol w:w="673"/>
        <w:gridCol w:w="673"/>
        <w:gridCol w:w="673"/>
        <w:gridCol w:w="738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45635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22755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56630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205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90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78.3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FE0C8A">
        <w:rPr>
          <w:rFonts w:ascii="Arial" w:hAnsi="Arial" w:cs="Arial"/>
          <w:sz w:val="18"/>
          <w:szCs w:val="18"/>
        </w:rPr>
        <w:t xml:space="preserve"> – ЗСпФ – ЦП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90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76.9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0907CC" w:rsidRDefault="00DC5218" w:rsidP="000907CC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0907CC">
        <w:rPr>
          <w:rFonts w:ascii="Arial" w:hAnsi="Arial" w:cs="Arial"/>
          <w:sz w:val="18"/>
          <w:szCs w:val="18"/>
        </w:rPr>
        <w:t>подкласове на ВЪЗРАСТ – ЗСпФ – СмВП</w:t>
      </w:r>
    </w:p>
    <w:p w:rsidR="00DC5218" w:rsidRPr="00ED62D7" w:rsidRDefault="00DC5218" w:rsidP="000907CC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15610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224.1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43170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284.3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239.0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192.2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56580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137.4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23110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305610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4319</w:t>
            </w:r>
          </w:p>
        </w:tc>
      </w:tr>
    </w:tbl>
    <w:p w:rsidR="00DC5218" w:rsidRPr="00ED62D7" w:rsidRDefault="00DC5218" w:rsidP="000907C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74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185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2.62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208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907CC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0907CC">
        <w:rPr>
          <w:rFonts w:ascii="Arial" w:hAnsi="Arial" w:cs="Arial"/>
          <w:sz w:val="18"/>
          <w:szCs w:val="18"/>
        </w:rPr>
        <w:t xml:space="preserve"> – ЗСпФ – СмВП</w:t>
      </w:r>
      <w:r w:rsidRPr="00ED62D7">
        <w:rPr>
          <w:rFonts w:ascii="Arial" w:hAnsi="Arial" w:cs="Arial"/>
        </w:rPr>
        <w:t xml:space="preserve"> ЗСпФ </w:t>
      </w:r>
    </w:p>
    <w:p w:rsidR="00DC5218" w:rsidRPr="00ED62D7" w:rsidRDefault="00DC5218" w:rsidP="000907CC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0907CC">
        <w:rPr>
          <w:rFonts w:ascii="Arial" w:hAnsi="Arial" w:cs="Arial"/>
          <w:sz w:val="18"/>
          <w:szCs w:val="18"/>
        </w:rPr>
        <w:t xml:space="preserve"> – ЗСпФ – СмВП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Шестил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210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0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7"/>
        <w:gridCol w:w="707"/>
        <w:gridCol w:w="707"/>
        <w:gridCol w:w="707"/>
        <w:gridCol w:w="707"/>
        <w:gridCol w:w="725"/>
        <w:gridCol w:w="831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211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13"/>
        <w:gridCol w:w="649"/>
        <w:gridCol w:w="649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66"/>
        <w:gridCol w:w="666"/>
        <w:gridCol w:w="666"/>
        <w:gridCol w:w="666"/>
        <w:gridCol w:w="666"/>
        <w:gridCol w:w="735"/>
        <w:gridCol w:w="511"/>
      </w:tblGrid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811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183.7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52.5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209.8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168.4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538.4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70.5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128.7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375.1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229.3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Шестил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224.1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284.3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192.2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503.4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6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7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212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44"/>
        <w:gridCol w:w="666"/>
        <w:gridCol w:w="666"/>
        <w:gridCol w:w="666"/>
        <w:gridCol w:w="665"/>
        <w:gridCol w:w="665"/>
        <w:gridCol w:w="665"/>
        <w:gridCol w:w="665"/>
        <w:gridCol w:w="665"/>
        <w:gridCol w:w="665"/>
        <w:gridCol w:w="665"/>
        <w:gridCol w:w="665"/>
        <w:gridCol w:w="694"/>
        <w:gridCol w:w="694"/>
        <w:gridCol w:w="694"/>
        <w:gridCol w:w="694"/>
        <w:gridCol w:w="694"/>
        <w:gridCol w:w="694"/>
        <w:gridCol w:w="737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27430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33490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98270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78870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11980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52565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Шестил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85920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305610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213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СмВП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00"/>
        <w:gridCol w:w="642"/>
        <w:gridCol w:w="642"/>
        <w:gridCol w:w="642"/>
        <w:gridCol w:w="642"/>
        <w:gridCol w:w="642"/>
        <w:gridCol w:w="643"/>
        <w:gridCol w:w="643"/>
        <w:gridCol w:w="643"/>
        <w:gridCol w:w="643"/>
        <w:gridCol w:w="643"/>
        <w:gridCol w:w="643"/>
        <w:gridCol w:w="679"/>
        <w:gridCol w:w="679"/>
        <w:gridCol w:w="679"/>
        <w:gridCol w:w="679"/>
        <w:gridCol w:w="679"/>
        <w:gridCol w:w="679"/>
        <w:gridCol w:w="733"/>
        <w:gridCol w:w="511"/>
      </w:tblGrid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6730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4640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9070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30200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5020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8790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36865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1860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7620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14440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23235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19080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15470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31100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114805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Трепетлика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16140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16710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18420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8100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27960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91865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2220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10680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13390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3970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15630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58810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Шестил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3485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2370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4790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18430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50560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68195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55480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40590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96140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349320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4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67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7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214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0907CC" w:rsidRDefault="00DC5218" w:rsidP="000907CC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0907CC">
        <w:rPr>
          <w:rFonts w:ascii="Arial" w:hAnsi="Arial" w:cs="Arial"/>
          <w:sz w:val="18"/>
          <w:szCs w:val="18"/>
        </w:rPr>
        <w:t>подкласове на ВЪЗРАСТ - ЗСпФ  - СмСрНП</w:t>
      </w:r>
    </w:p>
    <w:p w:rsidR="00DC5218" w:rsidRPr="00ED62D7" w:rsidRDefault="00DC5218" w:rsidP="000907CC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29580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658</w:t>
            </w:r>
          </w:p>
        </w:tc>
      </w:tr>
    </w:tbl>
    <w:p w:rsidR="00DC5218" w:rsidRPr="00ED62D7" w:rsidRDefault="00DC5218" w:rsidP="000907C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53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86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1.91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215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0907CC">
        <w:rPr>
          <w:rFonts w:ascii="Arial" w:hAnsi="Arial" w:cs="Arial"/>
          <w:sz w:val="18"/>
          <w:szCs w:val="18"/>
        </w:rPr>
        <w:t xml:space="preserve"> – ЗСпФ – См</w:t>
      </w:r>
      <w:r>
        <w:rPr>
          <w:rFonts w:ascii="Arial" w:hAnsi="Arial" w:cs="Arial"/>
          <w:sz w:val="18"/>
          <w:szCs w:val="18"/>
        </w:rPr>
        <w:t>СрН</w:t>
      </w:r>
      <w:r w:rsidRPr="000907CC">
        <w:rPr>
          <w:rFonts w:ascii="Arial" w:hAnsi="Arial" w:cs="Arial"/>
          <w:sz w:val="18"/>
          <w:szCs w:val="18"/>
        </w:rPr>
        <w:t>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Круша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216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0907CC">
        <w:rPr>
          <w:rFonts w:ascii="Arial" w:hAnsi="Arial" w:cs="Arial"/>
          <w:sz w:val="18"/>
          <w:szCs w:val="18"/>
        </w:rPr>
        <w:t xml:space="preserve"> – ЗСпФ – См</w:t>
      </w:r>
      <w:r>
        <w:rPr>
          <w:rFonts w:ascii="Arial" w:hAnsi="Arial" w:cs="Arial"/>
          <w:sz w:val="18"/>
          <w:szCs w:val="18"/>
        </w:rPr>
        <w:t>СрН</w:t>
      </w:r>
      <w:r w:rsidRPr="000907CC">
        <w:rPr>
          <w:rFonts w:ascii="Arial" w:hAnsi="Arial" w:cs="Arial"/>
          <w:sz w:val="18"/>
          <w:szCs w:val="18"/>
        </w:rPr>
        <w:t>П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Воден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Ива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Круша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Леска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Смрадлика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217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</w:t>
      </w:r>
      <w:r>
        <w:rPr>
          <w:rFonts w:ascii="Arial" w:hAnsi="Arial" w:cs="Arial"/>
          <w:sz w:val="18"/>
          <w:szCs w:val="18"/>
        </w:rPr>
        <w:t>СрН</w:t>
      </w:r>
      <w:r w:rsidRPr="000907CC">
        <w:rPr>
          <w:rFonts w:ascii="Arial" w:hAnsi="Arial" w:cs="Arial"/>
          <w:sz w:val="18"/>
          <w:szCs w:val="18"/>
        </w:rPr>
        <w:t>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1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15"/>
        <w:gridCol w:w="834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3A4C77" w:rsidRDefault="00DC5218" w:rsidP="003A4C77">
      <w:pPr>
        <w:jc w:val="center"/>
        <w:rPr>
          <w:b/>
          <w:bCs/>
          <w:sz w:val="20"/>
          <w:szCs w:val="20"/>
        </w:rPr>
      </w:pPr>
      <w:r w:rsidRPr="00ED62D7">
        <w:rPr>
          <w:color w:val="000000"/>
          <w:sz w:val="18"/>
          <w:szCs w:val="18"/>
        </w:rPr>
        <w:br/>
      </w:r>
      <w:r w:rsidRPr="00ED62D7">
        <w:rPr>
          <w:color w:val="000000"/>
          <w:sz w:val="18"/>
          <w:szCs w:val="18"/>
        </w:rPr>
        <w:br/>
      </w:r>
      <w:r w:rsidRPr="00ED62D7">
        <w:rPr>
          <w:color w:val="000000"/>
          <w:sz w:val="18"/>
          <w:szCs w:val="18"/>
        </w:rPr>
        <w:br w:type="page"/>
      </w:r>
      <w:r w:rsidRPr="003A4C77">
        <w:rPr>
          <w:b/>
          <w:bCs/>
          <w:sz w:val="20"/>
          <w:szCs w:val="20"/>
        </w:rPr>
        <w:t>Таблица №218</w:t>
      </w:r>
    </w:p>
    <w:p w:rsidR="00DC5218" w:rsidRPr="001D1531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1D1531">
        <w:rPr>
          <w:rFonts w:ascii="Arial" w:hAnsi="Arial" w:cs="Arial"/>
          <w:sz w:val="16"/>
          <w:szCs w:val="16"/>
        </w:rPr>
        <w:t>Разпределение на ЗАЛЕСЕНАТА ПЛОЩ по дървесни ВИДОВЕ и класове на ВЪЗРАСТ – ЗСпФ – СмСрНП</w:t>
      </w:r>
    </w:p>
    <w:p w:rsidR="00DC5218" w:rsidRPr="001D1531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1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24"/>
        <w:gridCol w:w="461"/>
      </w:tblGrid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хектари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Летен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Космат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38.6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Айлант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Воден 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Джанка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Ива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Круша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Леска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Едролистна липа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Мекиш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Череша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Планински ясен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тп I-214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345.4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C5218" w:rsidRPr="001D1531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1D1531">
        <w:rPr>
          <w:rFonts w:ascii="Arial" w:hAnsi="Arial" w:cs="Arial"/>
          <w:sz w:val="16"/>
          <w:szCs w:val="16"/>
        </w:rPr>
        <w:br w:type="page"/>
        <w:t>Таблица №</w:t>
      </w:r>
      <w:r>
        <w:rPr>
          <w:rFonts w:ascii="Arial" w:hAnsi="Arial" w:cs="Arial"/>
          <w:sz w:val="16"/>
          <w:szCs w:val="16"/>
        </w:rPr>
        <w:t>219</w:t>
      </w: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1D1531">
        <w:rPr>
          <w:rFonts w:ascii="Arial" w:hAnsi="Arial" w:cs="Arial"/>
          <w:sz w:val="16"/>
          <w:szCs w:val="16"/>
        </w:rPr>
        <w:t>Разпределение на ЗАПАСА БЕЗ КЛОНИ по дървесни ВИДОВЕ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</w:t>
      </w:r>
      <w:r>
        <w:rPr>
          <w:rFonts w:ascii="Arial" w:hAnsi="Arial" w:cs="Arial"/>
          <w:sz w:val="18"/>
          <w:szCs w:val="18"/>
        </w:rPr>
        <w:t>СрН</w:t>
      </w:r>
      <w:r w:rsidRPr="000907CC">
        <w:rPr>
          <w:rFonts w:ascii="Arial" w:hAnsi="Arial" w:cs="Arial"/>
          <w:sz w:val="18"/>
          <w:szCs w:val="18"/>
        </w:rPr>
        <w:t>П</w:t>
      </w:r>
    </w:p>
    <w:p w:rsidR="00DC5218" w:rsidRPr="001D1531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1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24"/>
        <w:gridCol w:w="461"/>
      </w:tblGrid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Летен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5820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19.7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5605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Космат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Айлант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Воден 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Джанка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Ива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Круша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Леска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Едролистна липа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3810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Мекиш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Череша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Планински ясен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тп I-214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2835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5815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3395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4960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2310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29580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C5218" w:rsidRPr="001D1531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1D1531">
        <w:rPr>
          <w:rFonts w:ascii="Arial" w:hAnsi="Arial" w:cs="Arial"/>
          <w:sz w:val="16"/>
          <w:szCs w:val="16"/>
        </w:rPr>
        <w:br w:type="page"/>
        <w:t>Таблица №220</w:t>
      </w:r>
    </w:p>
    <w:p w:rsidR="00DC5218" w:rsidRPr="001D1531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1D1531">
        <w:rPr>
          <w:rFonts w:ascii="Arial" w:hAnsi="Arial" w:cs="Arial"/>
          <w:sz w:val="16"/>
          <w:szCs w:val="16"/>
        </w:rPr>
        <w:t>Разпределение на ЗАПАСА С КЛОНИ по дървесни ВИДОВЕ и класове на ВЪЗРАСТ – ЗСпФ – СмСрНП</w:t>
      </w:r>
    </w:p>
    <w:p w:rsidR="00DC5218" w:rsidRPr="001D1531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51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24"/>
        <w:gridCol w:w="461"/>
      </w:tblGrid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Летен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6410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6945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20.4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Космат дъб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Айлант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Воден габър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Джанка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Ива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Круша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Леска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Едролистна липа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4280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Мекиш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Череша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Планински ясен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тп I-214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3380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7015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3895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3950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5550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34060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DC5218" w:rsidRPr="00747A9C">
        <w:tc>
          <w:tcPr>
            <w:tcW w:w="1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53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1D1531" w:rsidRDefault="00DC5218" w:rsidP="000F5D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221</w:t>
      </w: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</w:t>
      </w:r>
      <w:r>
        <w:rPr>
          <w:rFonts w:ascii="Arial" w:hAnsi="Arial" w:cs="Arial"/>
          <w:sz w:val="18"/>
          <w:szCs w:val="18"/>
        </w:rPr>
        <w:t>СрН</w:t>
      </w:r>
      <w:r w:rsidRPr="000907CC">
        <w:rPr>
          <w:rFonts w:ascii="Arial" w:hAnsi="Arial" w:cs="Arial"/>
          <w:sz w:val="18"/>
          <w:szCs w:val="18"/>
        </w:rPr>
        <w:t>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8"/>
        <w:gridCol w:w="678"/>
        <w:gridCol w:w="678"/>
        <w:gridCol w:w="678"/>
        <w:gridCol w:w="678"/>
        <w:gridCol w:w="678"/>
        <w:gridCol w:w="678"/>
        <w:gridCol w:w="678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222</w:t>
      </w: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0907CC">
        <w:rPr>
          <w:rFonts w:ascii="Arial" w:hAnsi="Arial" w:cs="Arial"/>
          <w:sz w:val="18"/>
          <w:szCs w:val="18"/>
        </w:rPr>
        <w:t xml:space="preserve"> – ЗСпФ – См</w:t>
      </w:r>
      <w:r>
        <w:rPr>
          <w:rFonts w:ascii="Arial" w:hAnsi="Arial" w:cs="Arial"/>
          <w:sz w:val="18"/>
          <w:szCs w:val="18"/>
        </w:rPr>
        <w:t>СрН</w:t>
      </w:r>
      <w:r w:rsidRPr="000907CC">
        <w:rPr>
          <w:rFonts w:ascii="Arial" w:hAnsi="Arial" w:cs="Arial"/>
          <w:sz w:val="18"/>
          <w:szCs w:val="18"/>
        </w:rPr>
        <w:t>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8"/>
        <w:gridCol w:w="678"/>
        <w:gridCol w:w="678"/>
        <w:gridCol w:w="678"/>
        <w:gridCol w:w="678"/>
        <w:gridCol w:w="678"/>
        <w:gridCol w:w="678"/>
        <w:gridCol w:w="678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739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134" w:right="1247" w:bottom="1134" w:left="1247" w:header="709" w:footer="709" w:gutter="0"/>
          <w:cols w:space="708"/>
          <w:docGrid w:linePitch="360"/>
        </w:sect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223</w:t>
      </w:r>
    </w:p>
    <w:p w:rsidR="00DC5218" w:rsidRPr="001D1531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1D1531">
        <w:rPr>
          <w:rFonts w:ascii="Arial" w:hAnsi="Arial" w:cs="Arial"/>
          <w:sz w:val="18"/>
          <w:szCs w:val="18"/>
        </w:rPr>
        <w:t>подкласове на ВЪЗРАСТ - -ЗСпФ – А</w:t>
      </w: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478.8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1681</w:t>
            </w:r>
          </w:p>
        </w:tc>
      </w:tr>
    </w:tbl>
    <w:p w:rsidR="00DC5218" w:rsidRPr="00ED62D7" w:rsidRDefault="00DC5218" w:rsidP="001D153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16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49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3.51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224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225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Копривка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Леска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Люляк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226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  <w:r w:rsidRPr="00ED62D7">
        <w:rPr>
          <w:rFonts w:ascii="Arial" w:hAnsi="Arial" w:cs="Arial"/>
        </w:rPr>
        <w:t xml:space="preserve"> </w:t>
      </w:r>
    </w:p>
    <w:p w:rsidR="00DC5218" w:rsidRPr="00ED62D7" w:rsidRDefault="00DC5218" w:rsidP="001D1531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719"/>
        <w:gridCol w:w="719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23"/>
        <w:gridCol w:w="850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32.1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227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74"/>
        <w:gridCol w:w="693"/>
        <w:gridCol w:w="693"/>
        <w:gridCol w:w="682"/>
        <w:gridCol w:w="68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740"/>
        <w:gridCol w:w="511"/>
      </w:tblGrid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127.1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409.7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85.6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Копривка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Леска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Люляк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8522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131.7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478.8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6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228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17645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Копривка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Леска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23325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229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Зелена дуглазка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18480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Копривка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Леска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24860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230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76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740"/>
        <w:gridCol w:w="511"/>
      </w:tblGrid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59.7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6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70.2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231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1D1531">
        <w:rPr>
          <w:rFonts w:ascii="Arial" w:hAnsi="Arial" w:cs="Arial"/>
          <w:sz w:val="18"/>
          <w:szCs w:val="18"/>
        </w:rPr>
        <w:t xml:space="preserve"> - -ЗСпФ – А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1D1531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232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3C363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3C3636">
        <w:rPr>
          <w:rFonts w:ascii="Arial" w:hAnsi="Arial" w:cs="Arial"/>
          <w:sz w:val="18"/>
          <w:szCs w:val="18"/>
        </w:rPr>
        <w:t xml:space="preserve">подкласове на ВЪЗРАСТ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3C3636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277.4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10745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54.9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2765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93.0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40430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638</w:t>
            </w:r>
          </w:p>
        </w:tc>
      </w:tr>
    </w:tbl>
    <w:p w:rsidR="00DC5218" w:rsidRPr="00ED62D7" w:rsidRDefault="00DC5218" w:rsidP="003C363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67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46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0.72 куб.м/ха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233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234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235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12"/>
        <w:gridCol w:w="712"/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9"/>
        <w:gridCol w:w="713"/>
        <w:gridCol w:w="719"/>
        <w:gridCol w:w="713"/>
        <w:gridCol w:w="713"/>
        <w:gridCol w:w="719"/>
        <w:gridCol w:w="723"/>
        <w:gridCol w:w="849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236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78"/>
        <w:gridCol w:w="684"/>
        <w:gridCol w:w="684"/>
        <w:gridCol w:w="684"/>
        <w:gridCol w:w="684"/>
        <w:gridCol w:w="685"/>
        <w:gridCol w:w="685"/>
        <w:gridCol w:w="685"/>
        <w:gridCol w:w="685"/>
        <w:gridCol w:w="685"/>
        <w:gridCol w:w="685"/>
        <w:gridCol w:w="685"/>
        <w:gridCol w:w="695"/>
        <w:gridCol w:w="685"/>
        <w:gridCol w:w="695"/>
        <w:gridCol w:w="685"/>
        <w:gridCol w:w="685"/>
        <w:gridCol w:w="695"/>
        <w:gridCol w:w="74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84.1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571.9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880.8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237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1"/>
        <w:gridCol w:w="686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707"/>
        <w:gridCol w:w="685"/>
        <w:gridCol w:w="685"/>
        <w:gridCol w:w="685"/>
        <w:gridCol w:w="74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40430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238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1"/>
        <w:gridCol w:w="686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707"/>
        <w:gridCol w:w="685"/>
        <w:gridCol w:w="685"/>
        <w:gridCol w:w="685"/>
        <w:gridCol w:w="740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11740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Едролистна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6520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6365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45540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239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9"/>
        <w:gridCol w:w="689"/>
        <w:gridCol w:w="689"/>
        <w:gridCol w:w="689"/>
        <w:gridCol w:w="741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</w:t>
      </w:r>
      <w:r>
        <w:rPr>
          <w:rFonts w:ascii="Arial" w:hAnsi="Arial" w:cs="Arial"/>
          <w:sz w:val="18"/>
          <w:szCs w:val="18"/>
        </w:rPr>
        <w:t>–</w:t>
      </w:r>
      <w:r w:rsidRPr="003C3636">
        <w:rPr>
          <w:rFonts w:ascii="Arial" w:hAnsi="Arial" w:cs="Arial"/>
          <w:sz w:val="18"/>
          <w:szCs w:val="18"/>
        </w:rPr>
        <w:t xml:space="preserve"> Кгбр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9"/>
        <w:gridCol w:w="689"/>
        <w:gridCol w:w="689"/>
        <w:gridCol w:w="689"/>
        <w:gridCol w:w="741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8409D6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3C3636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241</w:t>
      </w:r>
    </w:p>
    <w:p w:rsidR="00DC5218" w:rsidRPr="003C3636" w:rsidRDefault="00DC5218" w:rsidP="003C363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 w:rsidRPr="003C3636">
        <w:rPr>
          <w:rFonts w:ascii="Arial" w:hAnsi="Arial" w:cs="Arial"/>
          <w:sz w:val="18"/>
          <w:szCs w:val="18"/>
        </w:rPr>
        <w:t>подкласове на ВЪЗРАСТ - ЗСпФ – ТН</w:t>
      </w:r>
    </w:p>
    <w:p w:rsidR="00DC5218" w:rsidRPr="00ED62D7" w:rsidRDefault="00DC5218" w:rsidP="003C3636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</w:tr>
    </w:tbl>
    <w:p w:rsidR="00DC5218" w:rsidRPr="00ED62D7" w:rsidRDefault="00DC5218" w:rsidP="003C363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16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49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3.89 куб.м/ха</w:t>
      </w: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242</w:t>
      </w:r>
    </w:p>
    <w:p w:rsidR="00DC5218" w:rsidRPr="00ED62D7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 w:rsidRPr="003C3636">
        <w:rPr>
          <w:rFonts w:ascii="Arial" w:hAnsi="Arial" w:cs="Arial"/>
          <w:sz w:val="18"/>
          <w:szCs w:val="18"/>
        </w:rPr>
        <w:t xml:space="preserve"> - ЗСпФ – ТН</w:t>
      </w:r>
    </w:p>
    <w:p w:rsidR="00DC5218" w:rsidRPr="00ED62D7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CV - 55/65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243</w:t>
      </w:r>
    </w:p>
    <w:p w:rsidR="00DC5218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3C3636">
        <w:rPr>
          <w:rFonts w:ascii="Arial" w:hAnsi="Arial" w:cs="Arial"/>
          <w:b/>
          <w:bCs/>
        </w:rPr>
        <w:t>Разпределение на ЗАЛЕСЕНАТА площ по дървесни видове и бонитет - ЗСпФ – ТН</w:t>
      </w:r>
    </w:p>
    <w:p w:rsidR="00DC5218" w:rsidRPr="003C3636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CV - 55/65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DC5218" w:rsidSect="001D1531">
          <w:pgSz w:w="11906" w:h="16838"/>
          <w:pgMar w:top="1134" w:right="1247" w:bottom="1134" w:left="1247" w:header="708" w:footer="708" w:gutter="0"/>
          <w:cols w:space="708"/>
          <w:docGrid w:linePitch="360"/>
        </w:sectPr>
      </w:pPr>
    </w:p>
    <w:p w:rsidR="00DC5218" w:rsidRPr="0092696F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Таблица №244</w:t>
      </w:r>
    </w:p>
    <w:p w:rsidR="00DC5218" w:rsidRPr="0092696F" w:rsidRDefault="00DC5218" w:rsidP="003A4C77">
      <w:pPr>
        <w:pStyle w:val="Heading3"/>
        <w:spacing w:before="0" w:beforeAutospacing="0" w:after="120" w:afterAutospacing="0"/>
        <w:jc w:val="center"/>
        <w:rPr>
          <w:rFonts w:ascii="Arial" w:hAnsi="Arial" w:cs="Arial"/>
          <w:b/>
          <w:bCs/>
        </w:rPr>
      </w:pPr>
      <w:r w:rsidRPr="0092696F">
        <w:rPr>
          <w:rFonts w:ascii="Arial" w:hAnsi="Arial" w:cs="Arial"/>
          <w:b/>
          <w:bCs/>
        </w:rPr>
        <w:t>Разпределение на ЗАЛЕСЕНАТА ПЛОЩ по ПЪЛНОТА и класове на ВЪЗРАСТ - ЗСпФ – ТН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4"/>
        <w:gridCol w:w="850"/>
      </w:tblGrid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8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 w:rsidTr="003A4C77">
        <w:tc>
          <w:tcPr>
            <w:tcW w:w="1375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 w:rsidTr="003A4C77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92696F" w:rsidRDefault="00DC5218" w:rsidP="008409D6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DC5218" w:rsidRPr="0092696F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Таблица №245</w:t>
      </w:r>
    </w:p>
    <w:p w:rsidR="00DC5218" w:rsidRPr="0092696F" w:rsidRDefault="00DC5218" w:rsidP="003A4C77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 - ЗСпФ – ТН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4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40"/>
        <w:gridCol w:w="511"/>
      </w:tblGrid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CV - 55/65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51.6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92696F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246</w:t>
      </w:r>
    </w:p>
    <w:p w:rsidR="00DC5218" w:rsidRPr="0092696F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– ТН</w:t>
      </w:r>
    </w:p>
    <w:p w:rsidR="00DC5218" w:rsidRPr="0092696F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4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40"/>
        <w:gridCol w:w="511"/>
      </w:tblGrid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70.2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CV - 55/65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247</w:t>
      </w:r>
    </w:p>
    <w:p w:rsidR="00DC5218" w:rsidRPr="0092696F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92696F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92696F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– ТН</w:t>
      </w:r>
    </w:p>
    <w:p w:rsidR="00DC5218" w:rsidRPr="0092696F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31"/>
        <w:gridCol w:w="690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741"/>
        <w:gridCol w:w="511"/>
      </w:tblGrid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CV - 55/65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163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696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92696F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248</w:t>
      </w:r>
    </w:p>
    <w:p w:rsidR="00DC5218" w:rsidRPr="00ED62D7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– ТН</w:t>
      </w:r>
    </w:p>
    <w:p w:rsidR="00DC5218" w:rsidRPr="00ED62D7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8"/>
        <w:gridCol w:w="688"/>
        <w:gridCol w:w="688"/>
        <w:gridCol w:w="688"/>
        <w:gridCol w:w="689"/>
        <w:gridCol w:w="69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741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249</w:t>
      </w:r>
    </w:p>
    <w:p w:rsidR="00DC5218" w:rsidRPr="00ED62D7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8409D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 w:rsidRPr="003C3636">
        <w:rPr>
          <w:rFonts w:ascii="Arial" w:hAnsi="Arial" w:cs="Arial"/>
          <w:sz w:val="18"/>
          <w:szCs w:val="18"/>
        </w:rPr>
        <w:t xml:space="preserve"> - ЗСпФ – ТН</w:t>
      </w:r>
    </w:p>
    <w:p w:rsidR="00DC5218" w:rsidRPr="00ED62D7" w:rsidRDefault="00DC5218" w:rsidP="008409D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8"/>
        <w:gridCol w:w="688"/>
        <w:gridCol w:w="688"/>
        <w:gridCol w:w="688"/>
        <w:gridCol w:w="689"/>
        <w:gridCol w:w="69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741"/>
        <w:gridCol w:w="511"/>
      </w:tblGrid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510F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  <w:sectPr w:rsidR="00DC5218" w:rsidSect="0092696F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250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подкласове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200"/>
        <w:gridCol w:w="1050"/>
        <w:gridCol w:w="600"/>
        <w:gridCol w:w="1050"/>
        <w:gridCol w:w="600"/>
        <w:gridCol w:w="1200"/>
        <w:gridCol w:w="1200"/>
      </w:tblGrid>
      <w:tr w:rsidR="00DC5218" w:rsidRPr="00747A9C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DC5218" w:rsidRPr="00747A9C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DC5218" w:rsidRPr="00747A9C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</w:tr>
    </w:tbl>
    <w:p w:rsidR="00DC5218" w:rsidRPr="00ED62D7" w:rsidRDefault="00DC5218" w:rsidP="0092696F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t>средна възраст: 44 години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запас: 56 куб.м/ха</w:t>
      </w:r>
      <w:r w:rsidRPr="00ED62D7">
        <w:rPr>
          <w:rFonts w:ascii="Arial" w:hAnsi="Arial" w:cs="Arial"/>
          <w:color w:val="000000"/>
          <w:sz w:val="18"/>
          <w:szCs w:val="18"/>
        </w:rPr>
        <w:br/>
        <w:t>среден прираст: 1.32 куб.м/ха</w:t>
      </w:r>
    </w:p>
    <w:p w:rsidR="00DC5218" w:rsidRDefault="00DC5218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251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видове насаждения и бонитет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Софора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252</w:t>
      </w:r>
    </w:p>
    <w:p w:rsidR="00DC5218" w:rsidRPr="00ED62D7" w:rsidRDefault="00DC5218" w:rsidP="0092696F">
      <w:pPr>
        <w:pStyle w:val="Heading1"/>
        <w:spacing w:before="0" w:beforeAutospacing="0" w:after="0" w:afterAutospacing="0"/>
        <w:ind w:firstLine="708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дървесни видове и бонитет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DC5218" w:rsidRPr="00747A9C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DC5218" w:rsidRPr="00747A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Софора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</w:tr>
      <w:tr w:rsidR="00DC5218" w:rsidRPr="00747A9C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253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ПЪЛНОТА и 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ED62D7">
        <w:rPr>
          <w:rFonts w:ascii="Arial" w:hAnsi="Arial" w:cs="Arial"/>
        </w:rPr>
        <w:t xml:space="preserve"> 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18"/>
        <w:gridCol w:w="447"/>
        <w:gridCol w:w="447"/>
        <w:gridCol w:w="447"/>
        <w:gridCol w:w="447"/>
        <w:gridCol w:w="447"/>
        <w:gridCol w:w="447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522"/>
        <w:gridCol w:w="492"/>
      </w:tblGrid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218" w:rsidRPr="00747A9C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0F5DB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/>
      </w:r>
      <w:r w:rsidRPr="00ED62D7">
        <w:rPr>
          <w:rFonts w:ascii="Arial" w:hAnsi="Arial" w:cs="Arial"/>
          <w:color w:val="000000"/>
          <w:sz w:val="18"/>
          <w:szCs w:val="18"/>
        </w:rPr>
        <w:br w:type="page"/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254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ЗАЛЕСЕНАТА ПЛОЩ по дървесни ВИДОВЕ и 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9492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88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 w:rsidTr="003A4C77">
        <w:tc>
          <w:tcPr>
            <w:tcW w:w="9492" w:type="dxa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DC5218" w:rsidRPr="00747A9C" w:rsidTr="003A4C77">
        <w:tc>
          <w:tcPr>
            <w:tcW w:w="5312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Софора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255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БЕЗ КЛОНИ по дървесни ВИДОВЕ и 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10110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88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 w:rsidTr="003A4C77">
        <w:tc>
          <w:tcPr>
            <w:tcW w:w="10110" w:type="dxa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33.9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Софора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890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1785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256</w:t>
      </w: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С КЛОНИ по дървесни ВИДОВЕ и 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9492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88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 w:rsidTr="003A4C77">
        <w:tc>
          <w:tcPr>
            <w:tcW w:w="9492" w:type="dxa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Айлант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31.8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Джанка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Махалебка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Софора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Див рожков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5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257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БЕЗ клони на НАДЛЕСНИТЕ дървета по дървесни ВИДОВЕ и 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10128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511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 w:rsidTr="003A4C77">
        <w:tc>
          <w:tcPr>
            <w:tcW w:w="10128" w:type="dxa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258</w:t>
      </w: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DC5218" w:rsidRPr="00ED62D7" w:rsidRDefault="00DC5218" w:rsidP="000F5DB1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ED62D7">
        <w:rPr>
          <w:rFonts w:ascii="Arial" w:hAnsi="Arial" w:cs="Arial"/>
          <w:sz w:val="18"/>
          <w:szCs w:val="18"/>
        </w:rPr>
        <w:t xml:space="preserve">Разпределение на запаса С клони на НАДЛЕСНИТЕ дървета по дървесни ВИДОВЕ и класове на ВЪЗРАСТ </w:t>
      </w:r>
      <w:r w:rsidRPr="003C3636">
        <w:rPr>
          <w:rFonts w:ascii="Arial" w:hAnsi="Arial" w:cs="Arial"/>
          <w:sz w:val="18"/>
          <w:szCs w:val="18"/>
        </w:rPr>
        <w:t xml:space="preserve">- ЗСпФ – </w:t>
      </w:r>
      <w:r>
        <w:rPr>
          <w:rFonts w:ascii="Arial" w:hAnsi="Arial" w:cs="Arial"/>
          <w:sz w:val="18"/>
          <w:szCs w:val="18"/>
        </w:rPr>
        <w:t>ПГП</w:t>
      </w:r>
    </w:p>
    <w:p w:rsidR="00DC5218" w:rsidRPr="00ED62D7" w:rsidRDefault="00DC5218" w:rsidP="000F5DB1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10128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511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DC5218" w:rsidRPr="00747A9C" w:rsidTr="003A4C77">
        <w:tc>
          <w:tcPr>
            <w:tcW w:w="10128" w:type="dxa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DC5218" w:rsidRPr="00747A9C" w:rsidTr="003A4C77">
        <w:tc>
          <w:tcPr>
            <w:tcW w:w="9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4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62D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C5218" w:rsidRPr="00ED62D7" w:rsidRDefault="00DC5218" w:rsidP="000F5D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DC5218" w:rsidRPr="00ED62D7" w:rsidRDefault="00DC5218" w:rsidP="00836326">
      <w:pPr>
        <w:tabs>
          <w:tab w:val="left" w:pos="5387"/>
        </w:tabs>
        <w:jc w:val="center"/>
        <w:rPr>
          <w:rFonts w:ascii="Arial" w:hAnsi="Arial" w:cs="Arial"/>
          <w:color w:val="000000"/>
          <w:sz w:val="18"/>
          <w:szCs w:val="18"/>
        </w:rPr>
      </w:pPr>
    </w:p>
    <w:sectPr w:rsidR="00DC5218" w:rsidRPr="00ED62D7" w:rsidSect="001D1531">
      <w:pgSz w:w="11906" w:h="16838"/>
      <w:pgMar w:top="1134" w:right="1247" w:bottom="1134" w:left="124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DB1"/>
    <w:rsid w:val="000124EC"/>
    <w:rsid w:val="000907CC"/>
    <w:rsid w:val="000920CF"/>
    <w:rsid w:val="000B098E"/>
    <w:rsid w:val="000F5DB1"/>
    <w:rsid w:val="001D1531"/>
    <w:rsid w:val="002352D1"/>
    <w:rsid w:val="002637BD"/>
    <w:rsid w:val="00343492"/>
    <w:rsid w:val="003A4C77"/>
    <w:rsid w:val="003C3636"/>
    <w:rsid w:val="00510F65"/>
    <w:rsid w:val="005875F3"/>
    <w:rsid w:val="006668A5"/>
    <w:rsid w:val="006A4ACB"/>
    <w:rsid w:val="00747A9C"/>
    <w:rsid w:val="00836326"/>
    <w:rsid w:val="008409D6"/>
    <w:rsid w:val="0092696F"/>
    <w:rsid w:val="009C2B7D"/>
    <w:rsid w:val="00A83096"/>
    <w:rsid w:val="00AD224E"/>
    <w:rsid w:val="00AE7126"/>
    <w:rsid w:val="00B26106"/>
    <w:rsid w:val="00C54550"/>
    <w:rsid w:val="00C82766"/>
    <w:rsid w:val="00C9274F"/>
    <w:rsid w:val="00D0129A"/>
    <w:rsid w:val="00D41239"/>
    <w:rsid w:val="00D745FD"/>
    <w:rsid w:val="00D919CD"/>
    <w:rsid w:val="00DC5218"/>
    <w:rsid w:val="00DF6FE8"/>
    <w:rsid w:val="00ED62D7"/>
    <w:rsid w:val="00FE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9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D0129A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9"/>
    <w:qFormat/>
    <w:rsid w:val="00D0129A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9"/>
    <w:qFormat/>
    <w:rsid w:val="00D0129A"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29A"/>
    <w:rPr>
      <w:rFonts w:ascii="Calibri Light" w:hAnsi="Calibri Light" w:cs="Calibri Light"/>
      <w:color w:val="auto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129A"/>
    <w:rPr>
      <w:rFonts w:ascii="Calibri Light" w:hAnsi="Calibri Light" w:cs="Calibri Light"/>
      <w:color w:val="auto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129A"/>
    <w:rPr>
      <w:rFonts w:ascii="Calibri Light" w:hAnsi="Calibri Light" w:cs="Calibri Light"/>
      <w:color w:val="auto"/>
      <w:sz w:val="24"/>
      <w:szCs w:val="24"/>
    </w:rPr>
  </w:style>
  <w:style w:type="paragraph" w:customStyle="1" w:styleId="Footer1">
    <w:name w:val="Footer1"/>
    <w:basedOn w:val="Normal"/>
    <w:uiPriority w:val="99"/>
    <w:rsid w:val="00D0129A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uiPriority w:val="99"/>
    <w:rsid w:val="00D0129A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NormalWeb">
    <w:name w:val="Normal (Web)"/>
    <w:basedOn w:val="Normal"/>
    <w:uiPriority w:val="99"/>
    <w:semiHidden/>
    <w:rsid w:val="00D0129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99</Pages>
  <Words>23118</Words>
  <Characters>-32766</Characters>
  <Application>Microsoft Office Outlook</Application>
  <DocSecurity>0</DocSecurity>
  <Lines>0</Lines>
  <Paragraphs>0</Paragraphs>
  <ScaleCrop>false</ScaleCrop>
  <Company>KAVEKO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Lubislav Kovachev</cp:lastModifiedBy>
  <cp:revision>3</cp:revision>
  <dcterms:created xsi:type="dcterms:W3CDTF">2022-05-25T10:45:00Z</dcterms:created>
  <dcterms:modified xsi:type="dcterms:W3CDTF">2022-05-25T11:36:00Z</dcterms:modified>
</cp:coreProperties>
</file>